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  <w:sz w:val="36"/>
        </w:rPr>
        <w:t>Starter</w:t>
      </w:r>
      <w:r w:rsidRPr="00234608">
        <w:rPr>
          <w:rFonts w:ascii="Times New Roman" w:eastAsia="宋体" w:hAnsi="宋体"/>
          <w:b/>
          <w:color w:val="000000" w:themeColor="text1"/>
          <w:sz w:val="36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  <w:sz w:val="36"/>
        </w:rPr>
        <w:t>Units</w:t>
      </w:r>
      <w:r w:rsidRPr="00234608">
        <w:rPr>
          <w:rFonts w:ascii="Times New Roman" w:eastAsia="宋体" w:hAnsi="宋体"/>
          <w:b/>
          <w:color w:val="000000" w:themeColor="text1"/>
          <w:sz w:val="36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  <w:sz w:val="36"/>
        </w:rPr>
        <w:t>1-3</w:t>
      </w:r>
      <w:r w:rsidRPr="00234608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234608">
        <w:rPr>
          <w:rFonts w:ascii="Times New Roman" w:eastAsia="宋体" w:hAnsi="宋体"/>
          <w:b/>
          <w:color w:val="000000" w:themeColor="text1"/>
          <w:sz w:val="36"/>
        </w:rPr>
        <w:t>综合练习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第一部分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听力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共五节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宋体" w:hAnsi="宋体"/>
          <w:color w:val="000000" w:themeColor="text1"/>
          <w:sz w:val="26"/>
        </w:rPr>
        <w:t>30</w:t>
      </w:r>
      <w:r w:rsidRPr="00234608">
        <w:rPr>
          <w:rFonts w:ascii="Times New Roman" w:eastAsia="楷体" w:hAnsi="楷体"/>
          <w:color w:val="000000" w:themeColor="text1"/>
          <w:sz w:val="26"/>
        </w:rPr>
        <w:t>个小题</w:t>
      </w:r>
      <w:r w:rsidRPr="00234608">
        <w:rPr>
          <w:rFonts w:ascii="Times New Roman" w:eastAsia="宋体" w:hAnsi="宋体"/>
          <w:color w:val="000000" w:themeColor="text1"/>
          <w:sz w:val="26"/>
        </w:rPr>
        <w:t>;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每小题</w:t>
      </w:r>
      <w:r w:rsidRPr="00234608">
        <w:rPr>
          <w:rFonts w:ascii="Times New Roman" w:eastAsia="宋体" w:hAnsi="宋体"/>
          <w:color w:val="000000" w:themeColor="text1"/>
          <w:sz w:val="26"/>
        </w:rPr>
        <w:t>1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30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选择相应的图片。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读一遍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ACD75B7" wp14:editId="3729DD33">
            <wp:extent cx="3962160" cy="582840"/>
            <wp:effectExtent l="0" t="0" r="0" b="0"/>
            <wp:docPr id="51" name="TE7KR03.eps" descr="id:21474862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6216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C17C0C5" wp14:editId="164B3E34">
            <wp:extent cx="4151880" cy="582840"/>
            <wp:effectExtent l="0" t="0" r="0" b="0"/>
            <wp:docPr id="52" name="TE7KR12.eps" descr="id:21474862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5188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F9E154C" wp14:editId="4EA3FE98">
            <wp:extent cx="4240440" cy="393120"/>
            <wp:effectExtent l="0" t="0" r="0" b="0"/>
            <wp:docPr id="53" name="TE7KR18.eps" descr="id:21474862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0440" cy="39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46ADBF9" wp14:editId="12858F44">
            <wp:extent cx="4280040" cy="582840"/>
            <wp:effectExtent l="0" t="0" r="0" b="0"/>
            <wp:docPr id="54" name="TE7KR20.eps" descr="id:21474863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004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8D5D2D6" wp14:editId="2E0618E3">
            <wp:extent cx="4165200" cy="582840"/>
            <wp:effectExtent l="0" t="0" r="0" b="0"/>
            <wp:docPr id="55" name="TE7KR15.eps" descr="id:21474863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6520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AF57855" wp14:editId="761633BC">
            <wp:extent cx="4062960" cy="571680"/>
            <wp:effectExtent l="0" t="0" r="0" b="0"/>
            <wp:docPr id="56" name="TE7KR22.eps" descr="id:2147486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6296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听句子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选择最佳应答。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读一遍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have a book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　　　　　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blue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like yellow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Yes, I am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No, they aren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re so cute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blue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re cows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are sheep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green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re on the farm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good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Seventeen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eight o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clock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black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There are four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are white and black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第三节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选择最佳选项完成句子。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读两遍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boy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name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Bob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Ben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Peter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 xml:space="preserve"> is in the classroom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Ben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dictionary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Ben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English book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Ben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notebook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John sees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in the yard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some flowers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some apple trees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some tomato plants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lastRenderedPageBreak/>
        <w:t>16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man has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carrot plants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five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six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seven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colour of the duck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brown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yellow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white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There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on the farm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big tree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small lake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small house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第四节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根据对话内容及问题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选择最佳选项。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读两遍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eastAsia="方正宋黑_GBK"/>
          <w:color w:val="000000" w:themeColor="text1"/>
        </w:rPr>
        <w:t>听下面一段对话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eastAsia="方正宋黑_GBK"/>
          <w:color w:val="000000" w:themeColor="text1"/>
        </w:rPr>
        <w:t xml:space="preserve"> </w:t>
      </w:r>
      <w:r w:rsidRPr="00234608">
        <w:rPr>
          <w:rFonts w:eastAsia="方正宋黑_GBK"/>
          <w:color w:val="000000" w:themeColor="text1"/>
        </w:rPr>
        <w:t>回答第</w:t>
      </w:r>
      <w:r w:rsidRPr="00234608">
        <w:rPr>
          <w:rFonts w:ascii="Times New Roman" w:eastAsia="宋体" w:hAnsi="宋体"/>
          <w:color w:val="000000" w:themeColor="text1"/>
        </w:rPr>
        <w:t>19</w:t>
      </w:r>
      <w:r w:rsidRPr="00234608">
        <w:rPr>
          <w:rFonts w:eastAsia="方正宋黑_GBK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20</w:t>
      </w:r>
      <w:r w:rsidRPr="00234608">
        <w:rPr>
          <w:rFonts w:eastAsia="方正宋黑_GBK"/>
          <w:color w:val="000000" w:themeColor="text1"/>
        </w:rPr>
        <w:t>题。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the girl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name?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Anna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Emma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Helen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Who is Peter?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is Emma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friend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is Teng Fei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friend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is Emma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brother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eastAsia="方正宋黑_GBK"/>
          <w:color w:val="000000" w:themeColor="text1"/>
        </w:rPr>
        <w:t>听下面一段对话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eastAsia="方正宋黑_GBK"/>
          <w:color w:val="000000" w:themeColor="text1"/>
        </w:rPr>
        <w:t xml:space="preserve"> </w:t>
      </w:r>
      <w:r w:rsidRPr="00234608">
        <w:rPr>
          <w:rFonts w:eastAsia="方正宋黑_GBK"/>
          <w:color w:val="000000" w:themeColor="text1"/>
        </w:rPr>
        <w:t>回答第</w:t>
      </w:r>
      <w:r w:rsidRPr="00234608">
        <w:rPr>
          <w:rFonts w:ascii="Times New Roman" w:eastAsia="宋体" w:hAnsi="宋体"/>
          <w:color w:val="000000" w:themeColor="text1"/>
        </w:rPr>
        <w:t>21</w:t>
      </w:r>
      <w:r w:rsidRPr="00234608">
        <w:rPr>
          <w:rFonts w:eastAsia="方正宋黑_GBK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22</w:t>
      </w:r>
      <w:r w:rsidRPr="00234608">
        <w:rPr>
          <w:rFonts w:eastAsia="方正宋黑_GBK"/>
          <w:color w:val="000000" w:themeColor="text1"/>
        </w:rPr>
        <w:t>题。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colour is the boy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pen?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Blue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Yellow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Purple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the boy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name?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Green Dale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Bob Green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Dale Green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eastAsia="方正宋黑_GBK"/>
          <w:color w:val="000000" w:themeColor="text1"/>
        </w:rPr>
        <w:t>听下面一段对话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eastAsia="方正宋黑_GBK"/>
          <w:color w:val="000000" w:themeColor="text1"/>
        </w:rPr>
        <w:t xml:space="preserve"> </w:t>
      </w:r>
      <w:r w:rsidRPr="00234608">
        <w:rPr>
          <w:rFonts w:eastAsia="方正宋黑_GBK"/>
          <w:color w:val="000000" w:themeColor="text1"/>
        </w:rPr>
        <w:t>回答第</w:t>
      </w:r>
      <w:r w:rsidRPr="00234608">
        <w:rPr>
          <w:rFonts w:ascii="Times New Roman" w:eastAsia="宋体" w:hAnsi="宋体"/>
          <w:color w:val="000000" w:themeColor="text1"/>
        </w:rPr>
        <w:t>23</w:t>
      </w:r>
      <w:r w:rsidRPr="00234608">
        <w:rPr>
          <w:rFonts w:eastAsia="方正宋黑_GBK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24</w:t>
      </w:r>
      <w:r w:rsidRPr="00234608">
        <w:rPr>
          <w:rFonts w:eastAsia="方正宋黑_GBK"/>
          <w:color w:val="000000" w:themeColor="text1"/>
        </w:rPr>
        <w:t>题。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How many cows does the woman have?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Two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Fourteen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Twenty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colour are the rabbits?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Black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White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Brown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第五节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听短文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完成表中所缺信息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每空仅填一词。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读三遍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tbl>
      <w:tblPr>
        <w:tblW w:w="4378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828"/>
        <w:gridCol w:w="3411"/>
      </w:tblGrid>
      <w:tr w:rsidR="009F703B" w:rsidRPr="00234608" w:rsidTr="00AD54D0">
        <w:trPr>
          <w:trHeight w:val="214"/>
          <w:jc w:val="center"/>
        </w:trPr>
        <w:tc>
          <w:tcPr>
            <w:tcW w:w="0" w:type="auto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703B" w:rsidRPr="00234608" w:rsidRDefault="009F703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A picture of my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25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 </w:t>
            </w:r>
          </w:p>
        </w:tc>
      </w:tr>
      <w:tr w:rsidR="009F703B" w:rsidRPr="00234608" w:rsidTr="00AD54D0">
        <w:trPr>
          <w:trHeight w:val="410"/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F703B" w:rsidRPr="00234608" w:rsidRDefault="009F703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My books and my ruler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F703B" w:rsidRPr="00234608" w:rsidRDefault="009F703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on the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26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 </w:t>
            </w:r>
          </w:p>
        </w:tc>
      </w:tr>
      <w:tr w:rsidR="009F703B" w:rsidRPr="00234608" w:rsidTr="00AD54D0">
        <w:trPr>
          <w:trHeight w:val="410"/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F703B" w:rsidRPr="00234608" w:rsidRDefault="009F703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A map and two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27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 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F703B" w:rsidRPr="00234608" w:rsidRDefault="009F703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on the wall</w:t>
            </w:r>
          </w:p>
        </w:tc>
      </w:tr>
      <w:tr w:rsidR="009F703B" w:rsidRPr="00234608" w:rsidTr="00AD54D0">
        <w:trPr>
          <w:trHeight w:val="410"/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F703B" w:rsidRPr="00234608" w:rsidRDefault="009F703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The shoes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F703B" w:rsidRPr="00234608" w:rsidRDefault="009F703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28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the desk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</w:tc>
      </w:tr>
      <w:tr w:rsidR="009F703B" w:rsidRPr="00234608" w:rsidTr="00AD54D0">
        <w:trPr>
          <w:trHeight w:val="410"/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F703B" w:rsidRPr="00234608" w:rsidRDefault="009F703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The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29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 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F703B" w:rsidRPr="00234608" w:rsidRDefault="009F703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under the bed</w:t>
            </w:r>
          </w:p>
        </w:tc>
      </w:tr>
      <w:tr w:rsidR="009F703B" w:rsidRPr="00234608" w:rsidTr="00AD54D0">
        <w:trPr>
          <w:trHeight w:val="410"/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F703B" w:rsidRPr="00234608" w:rsidRDefault="009F703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The cap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F703B" w:rsidRPr="00234608" w:rsidRDefault="009F703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on the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30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 </w:t>
            </w:r>
          </w:p>
        </w:tc>
      </w:tr>
    </w:tbl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第二部分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完形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共两节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20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lastRenderedPageBreak/>
        <w:t>第一节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从框内</w:t>
      </w:r>
      <w:r w:rsidRPr="00234608">
        <w:rPr>
          <w:rFonts w:ascii="Times New Roman" w:eastAsia="宋体" w:hAnsi="宋体"/>
          <w:color w:val="000000" w:themeColor="text1"/>
        </w:rPr>
        <w:t>6</w:t>
      </w:r>
      <w:r w:rsidRPr="00234608">
        <w:rPr>
          <w:rFonts w:ascii="Times New Roman" w:eastAsia="宋体" w:hAnsi="宋体"/>
          <w:color w:val="000000" w:themeColor="text1"/>
        </w:rPr>
        <w:t>个选项中选出可以填入空白处的最佳选项。选项中有一项为多余项。</w:t>
      </w:r>
    </w:p>
    <w:p w:rsidR="009F703B" w:rsidRPr="00234608" w:rsidRDefault="009F703B" w:rsidP="009F703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together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animals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like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white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F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chickens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On a beautiful farm, there are many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31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living happily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farmer has two cows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eat green grass all 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Near them, you can see four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32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sheep jumping around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Look!There are seven little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33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, saying </w:t>
      </w:r>
      <w:r w:rsidRPr="00234608">
        <w:rPr>
          <w:rFonts w:ascii="Times New Roman" w:eastAsia="宋体" w:hAnsi="Times New Roman" w:cs="Times New Roman"/>
          <w:color w:val="000000" w:themeColor="text1"/>
        </w:rPr>
        <w:t>“</w:t>
      </w:r>
      <w:r w:rsidRPr="00234608">
        <w:rPr>
          <w:rFonts w:ascii="Times New Roman" w:eastAsia="宋体" w:hAnsi="宋体"/>
          <w:color w:val="000000" w:themeColor="text1"/>
        </w:rPr>
        <w:t>Peep!Peep!</w:t>
      </w:r>
      <w:r w:rsidRPr="00234608">
        <w:rPr>
          <w:rFonts w:ascii="Times New Roman" w:eastAsia="宋体" w:hAnsi="Times New Roman" w:cs="Times New Roman"/>
          <w:color w:val="000000" w:themeColor="text1"/>
        </w:rPr>
        <w:t>”</w:t>
      </w:r>
      <w:r w:rsidRPr="00234608">
        <w:rPr>
          <w:rFonts w:ascii="Times New Roman" w:eastAsia="宋体" w:hAnsi="宋体"/>
          <w:color w:val="000000" w:themeColor="text1"/>
        </w:rPr>
        <w:t xml:space="preserve"> Not far away, a black-and-white dog runs quickly to chase(</w:t>
      </w:r>
      <w:r w:rsidRPr="00234608">
        <w:rPr>
          <w:rFonts w:ascii="Times New Roman" w:eastAsia="宋体" w:hAnsi="宋体"/>
          <w:color w:val="000000" w:themeColor="text1"/>
        </w:rPr>
        <w:t>追赶</w:t>
      </w:r>
      <w:r w:rsidRPr="00234608">
        <w:rPr>
          <w:rFonts w:ascii="Times New Roman" w:eastAsia="宋体" w:hAnsi="宋体"/>
          <w:color w:val="000000" w:themeColor="text1"/>
        </w:rPr>
        <w:t>) a shiny blue butterfly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34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the farmer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best friend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Up in the sky, one colourful rainbow(</w:t>
      </w:r>
      <w:r w:rsidRPr="00234608">
        <w:rPr>
          <w:rFonts w:ascii="Times New Roman" w:eastAsia="宋体" w:hAnsi="宋体"/>
          <w:color w:val="000000" w:themeColor="text1"/>
        </w:rPr>
        <w:t>彩虹</w:t>
      </w:r>
      <w:r w:rsidRPr="00234608">
        <w:rPr>
          <w:rFonts w:ascii="Times New Roman" w:eastAsia="宋体" w:hAnsi="宋体"/>
          <w:color w:val="000000" w:themeColor="text1"/>
        </w:rPr>
        <w:t>) appears(</w:t>
      </w:r>
      <w:r w:rsidRPr="00234608">
        <w:rPr>
          <w:rFonts w:ascii="Times New Roman" w:eastAsia="宋体" w:hAnsi="宋体"/>
          <w:color w:val="000000" w:themeColor="text1"/>
        </w:rPr>
        <w:t>出现</w:t>
      </w:r>
      <w:r w:rsidRPr="00234608">
        <w:rPr>
          <w:rFonts w:ascii="Times New Roman" w:eastAsia="宋体" w:hAnsi="宋体"/>
          <w:color w:val="000000" w:themeColor="text1"/>
        </w:rPr>
        <w:t>) after a light rain, making the farm even more lovely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Everyone on the farm is enjoying this peaceful day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35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阅读下面对话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从每题所给的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宋体"/>
          <w:color w:val="000000" w:themeColor="text1"/>
        </w:rPr>
        <w:t>三个选项中选出可以填入空白处的最佳选项。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Bob:Good afternoon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Helen:Good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36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Bob:I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37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Bob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Are you Maria?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Helen:No, 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m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38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Bob:May I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39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your name?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Helen:My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40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is Helen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Bob:How do you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41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your name?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Helen:H-E-L-E-N, Helen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Bob:Helen, this is my sister,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42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Helen: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43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, Cindy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Nice to meet you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Cindy:Hi, Helen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Nice to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44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you too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Helen:Oh, that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the bell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Let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go to class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Cindy: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45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!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Helen:Bye!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morning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afternoon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evening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am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is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are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no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not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oh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lastRenderedPageBreak/>
        <w:t>39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say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call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have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people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name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class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thank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let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spell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Mary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Cindy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Lucy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Oh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OK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Hello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thank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meet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say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Goodbye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No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第三部分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阅读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共三节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50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12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30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阅读下列短文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从每题所给的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宋体"/>
          <w:color w:val="000000" w:themeColor="text1"/>
        </w:rPr>
        <w:t>三个选项中选出最佳选项。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A</w:t>
      </w:r>
    </w:p>
    <w:tbl>
      <w:tblPr>
        <w:tblW w:w="4725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51"/>
        <w:gridCol w:w="6761"/>
      </w:tblGrid>
      <w:tr w:rsidR="009F703B" w:rsidRPr="00234608" w:rsidTr="00AD54D0">
        <w:trPr>
          <w:trHeight w:val="887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703B" w:rsidRPr="00234608" w:rsidRDefault="009F703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noProof/>
                <w:color w:val="000000" w:themeColor="text1"/>
              </w:rPr>
              <w:drawing>
                <wp:inline distT="0" distB="0" distL="0" distR="0" wp14:anchorId="4CCBB1DA" wp14:editId="3D72CA18">
                  <wp:extent cx="634680" cy="735840"/>
                  <wp:effectExtent l="0" t="0" r="0" b="0"/>
                  <wp:docPr id="57" name="TE7KR16-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8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4680" cy="73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F703B" w:rsidRPr="00234608" w:rsidRDefault="009F703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Good morning!I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 Dale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What colour is my schoolbag?It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s yellow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What colour are my trousers?They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re blue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This is my key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It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s black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My bottle is white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What colour is the ruler?It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s white, too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</w:tc>
      </w:tr>
      <w:tr w:rsidR="009F703B" w:rsidRPr="00234608" w:rsidTr="00AD54D0">
        <w:trPr>
          <w:trHeight w:val="690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703B" w:rsidRPr="00234608" w:rsidRDefault="009F703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noProof/>
                <w:color w:val="000000" w:themeColor="text1"/>
              </w:rPr>
              <w:drawing>
                <wp:inline distT="0" distB="0" distL="0" distR="0" wp14:anchorId="77BFC2A6" wp14:editId="129B4288">
                  <wp:extent cx="646920" cy="735840"/>
                  <wp:effectExtent l="0" t="0" r="0" b="0"/>
                  <wp:docPr id="58" name="TE7KR16-3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9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920" cy="73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F703B" w:rsidRPr="00234608" w:rsidRDefault="009F703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Hello!I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 Cindy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This is a book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What colour is it?It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s red and white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What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s this?It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s an eraser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It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s a black eraser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This is an orange pencil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I like orange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</w:tc>
      </w:tr>
      <w:tr w:rsidR="009F703B" w:rsidRPr="00234608" w:rsidTr="00AD54D0">
        <w:trPr>
          <w:trHeight w:val="682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703B" w:rsidRPr="00234608" w:rsidRDefault="009F703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noProof/>
                <w:color w:val="000000" w:themeColor="text1"/>
              </w:rPr>
              <w:drawing>
                <wp:inline distT="0" distB="0" distL="0" distR="0" wp14:anchorId="6954285B" wp14:editId="5C9D19CD">
                  <wp:extent cx="608760" cy="735840"/>
                  <wp:effectExtent l="0" t="0" r="0" b="0"/>
                  <wp:docPr id="59" name="TE7KR16-4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0.jpe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760" cy="73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F703B" w:rsidRPr="00234608" w:rsidRDefault="009F703B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Hi, I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 Bill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This is my classroom(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教室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)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Can you see my bottle?It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s yellow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That is my pen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It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s a brown pen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The pen is on my ruler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</w:tc>
      </w:tr>
    </w:tbl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colour is Dale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key?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Blue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Black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Green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brown pen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Betty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Dale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Bill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 xml:space="preserve"> are yellow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Dale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schoolbag and Bill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bottle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Dale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ruler and Cindy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pencil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Bill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pen and Dale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trousers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You can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 see Bill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1F3B926" wp14:editId="4E129AF4">
            <wp:extent cx="4177800" cy="582840"/>
            <wp:effectExtent l="0" t="0" r="0" b="0"/>
            <wp:docPr id="60" name="TE7KR16.eps" descr="id:2147486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7780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lastRenderedPageBreak/>
        <w:t>B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Different people like different animals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Some like big animals like lions and tigers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Some like small ones like dogs and cats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Ray likes elephants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are very big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can live to be eighty years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are very healthy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Amy doesn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 like big animals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likes dogs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are friendly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has a little dog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 is black and likes running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are good friends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Dogs are also Leo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favourite animals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are loyal(</w:t>
      </w:r>
      <w:r w:rsidRPr="00234608">
        <w:rPr>
          <w:rFonts w:ascii="Times New Roman" w:eastAsia="宋体" w:hAnsi="宋体"/>
          <w:color w:val="000000" w:themeColor="text1"/>
        </w:rPr>
        <w:t>忠诚的</w:t>
      </w:r>
      <w:r w:rsidRPr="00234608">
        <w:rPr>
          <w:rFonts w:ascii="Times New Roman" w:eastAsia="宋体" w:hAnsi="宋体"/>
          <w:color w:val="000000" w:themeColor="text1"/>
        </w:rPr>
        <w:t>), and always there for you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Bob lives on a farm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 favourite animal is the horse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 parents have thirteen horses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loves riding a horse with his friends on weekends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How many kinds of animals are mentioned(</w:t>
      </w:r>
      <w:r w:rsidRPr="00234608">
        <w:rPr>
          <w:rFonts w:ascii="Times New Roman" w:eastAsia="宋体" w:hAnsi="宋体"/>
          <w:color w:val="000000" w:themeColor="text1"/>
        </w:rPr>
        <w:t>提及</w:t>
      </w:r>
      <w:r w:rsidRPr="00234608">
        <w:rPr>
          <w:rFonts w:ascii="Times New Roman" w:eastAsia="宋体" w:hAnsi="宋体"/>
          <w:color w:val="000000" w:themeColor="text1"/>
        </w:rPr>
        <w:t>) in the passage(</w:t>
      </w:r>
      <w:r w:rsidRPr="00234608">
        <w:rPr>
          <w:rFonts w:ascii="Times New Roman" w:eastAsia="宋体" w:hAnsi="宋体"/>
          <w:color w:val="000000" w:themeColor="text1"/>
        </w:rPr>
        <w:t>文章</w:t>
      </w:r>
      <w:r w:rsidRPr="00234608">
        <w:rPr>
          <w:rFonts w:ascii="Times New Roman" w:eastAsia="宋体" w:hAnsi="宋体"/>
          <w:color w:val="000000" w:themeColor="text1"/>
        </w:rPr>
        <w:t>)?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Five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Six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Seven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Amy doesn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t like elephants because she thinks they are too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big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friendly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loyal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Leo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favourite animal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ACF6CAA" wp14:editId="4288906C">
            <wp:extent cx="4495680" cy="582840"/>
            <wp:effectExtent l="0" t="0" r="0" b="0"/>
            <wp:docPr id="61" name="TE7KR23.eps" descr="id:2147486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9568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can we know from the passage?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Amy often goes running with her dog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Leo has thirteen horses on his farm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Elephants can live for a long time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C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Welcome to my classroom!I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Tom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This is my schoolbag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always put it in the desk, but now 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under my chair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black and white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Black and white are my favourite colours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pencil box and books are in my schoolbag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in the pencil box?A ruler, two pencils, a pen and an eraser are in it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ruler is white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new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 is my friend Lucy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ruler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has two, and she lends(</w:t>
      </w:r>
      <w:r w:rsidRPr="00234608">
        <w:rPr>
          <w:rFonts w:ascii="Times New Roman" w:eastAsia="宋体" w:hAnsi="宋体"/>
          <w:color w:val="000000" w:themeColor="text1"/>
        </w:rPr>
        <w:t>借出</w:t>
      </w:r>
      <w:r w:rsidRPr="00234608">
        <w:rPr>
          <w:rFonts w:ascii="Times New Roman" w:eastAsia="宋体" w:hAnsi="宋体"/>
          <w:color w:val="000000" w:themeColor="text1"/>
        </w:rPr>
        <w:t>) one to 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pencils are nice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One is black, and the other is red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red one isn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 my pencil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Jim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black one is mine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green pen is mine too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It</w:t>
      </w:r>
      <w:r w:rsidRPr="00234608">
        <w:rPr>
          <w:rFonts w:ascii="Times New Roman" w:eastAsia="宋体" w:hAnsi="宋体"/>
          <w:color w:val="000000" w:themeColor="text1"/>
        </w:rPr>
        <w:t xml:space="preserve"> writes very well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eraser is white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take these things to school every 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Where is Tom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schoolbag now?</w:t>
      </w:r>
    </w:p>
    <w:p w:rsidR="009F703B" w:rsidRPr="00234608" w:rsidRDefault="009F703B" w:rsidP="009F703B">
      <w:pPr>
        <w:tabs>
          <w:tab w:val="left" w:pos="2595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lastRenderedPageBreak/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 the chair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 the desk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Under the chair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colours does Tom like?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Black and red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Black and white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Blue and white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underlined word </w:t>
      </w:r>
      <w:r w:rsidRPr="00234608">
        <w:rPr>
          <w:rFonts w:ascii="Times New Roman" w:eastAsia="宋体" w:hAnsi="Times New Roman" w:cs="Times New Roman"/>
          <w:color w:val="000000" w:themeColor="text1"/>
        </w:rPr>
        <w:t>“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 w:cs="Times New Roman"/>
          <w:color w:val="000000" w:themeColor="text1"/>
        </w:rPr>
        <w:t>”</w:t>
      </w:r>
      <w:r w:rsidRPr="00234608">
        <w:rPr>
          <w:rFonts w:ascii="Times New Roman" w:eastAsia="宋体" w:hAnsi="宋体"/>
          <w:color w:val="000000" w:themeColor="text1"/>
        </w:rPr>
        <w:t xml:space="preserve"> refers to (</w:t>
      </w:r>
      <w:r w:rsidRPr="00234608">
        <w:rPr>
          <w:rFonts w:ascii="Times New Roman" w:eastAsia="宋体" w:hAnsi="宋体"/>
          <w:color w:val="000000" w:themeColor="text1"/>
        </w:rPr>
        <w:t>指的是</w:t>
      </w:r>
      <w:r w:rsidRPr="00234608">
        <w:rPr>
          <w:rFonts w:ascii="Times New Roman" w:eastAsia="宋体" w:hAnsi="宋体"/>
          <w:color w:val="000000" w:themeColor="text1"/>
        </w:rPr>
        <w:t xml:space="preserve">)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pen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pencil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eraser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Tom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is in the pencil box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white pencil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red pencil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green pen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从短文后框内选项中选出可以填入空白处的最佳选项。选项中有一项为多余选项。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Boys and girls, would you like to be a little farmer on the School Farm?Do you like animals?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58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Can you come to the School Farm at 8:00 every morning?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59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not so big, but it has three parts: the animal farm, the vegetable garden and the fruit garden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Look!This is the animal farm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have sheep and rabbits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love grass and carrots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60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Now we are at the vegetable garden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61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Look at these tomatoes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are red and sweet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These are carrots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are orange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Do you like tomatoes and carrots?You can plant them here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62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We have apple trees, strawberry plants and watermelon plants in the garden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You can also plant your favourite fruit here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School Farm is next to the sports field(</w:t>
      </w:r>
      <w:r w:rsidRPr="00234608">
        <w:rPr>
          <w:rFonts w:ascii="Times New Roman" w:eastAsia="宋体" w:hAnsi="宋体"/>
          <w:color w:val="000000" w:themeColor="text1"/>
        </w:rPr>
        <w:t>运动场</w:t>
      </w:r>
      <w:r w:rsidRPr="00234608">
        <w:rPr>
          <w:rFonts w:ascii="Times New Roman" w:eastAsia="宋体" w:hAnsi="宋体"/>
          <w:color w:val="000000" w:themeColor="text1"/>
        </w:rPr>
        <w:t>)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have some hens too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Can you help water the vegetables and fruit?</w:t>
      </w:r>
    </w:p>
    <w:p w:rsidR="009F703B" w:rsidRPr="00234608" w:rsidRDefault="009F703B" w:rsidP="009F703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fruit garden is over there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There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re some apples too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F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can see many vegetables in it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第三节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根据其内容填空和回答问题。</w:t>
      </w:r>
      <w:r w:rsidRPr="00234608">
        <w:rPr>
          <w:rFonts w:ascii="Times New Roman" w:eastAsia="宋体" w:hAnsi="宋体"/>
          <w:color w:val="000000" w:themeColor="text1"/>
        </w:rPr>
        <w:t>(63</w:t>
      </w:r>
      <w:r w:rsidRPr="00234608">
        <w:rPr>
          <w:rFonts w:ascii="Times New Roman" w:eastAsia="宋体" w:hAnsi="宋体"/>
          <w:color w:val="000000" w:themeColor="text1"/>
        </w:rPr>
        <w:t>至</w:t>
      </w:r>
      <w:r w:rsidRPr="00234608">
        <w:rPr>
          <w:rFonts w:ascii="Times New Roman" w:eastAsia="宋体" w:hAnsi="宋体"/>
          <w:color w:val="000000" w:themeColor="text1"/>
        </w:rPr>
        <w:t>66</w:t>
      </w:r>
      <w:r w:rsidRPr="00234608">
        <w:rPr>
          <w:rFonts w:ascii="Times New Roman" w:eastAsia="宋体" w:hAnsi="宋体"/>
          <w:color w:val="000000" w:themeColor="text1"/>
        </w:rPr>
        <w:t>题每题答案不超过</w:t>
      </w:r>
      <w:r w:rsidRPr="00234608">
        <w:rPr>
          <w:rFonts w:ascii="Times New Roman" w:eastAsia="宋体" w:hAnsi="宋体"/>
          <w:color w:val="000000" w:themeColor="text1"/>
        </w:rPr>
        <w:t>3</w:t>
      </w:r>
      <w:r w:rsidRPr="00234608">
        <w:rPr>
          <w:rFonts w:ascii="Times New Roman" w:eastAsia="宋体" w:hAnsi="宋体"/>
          <w:color w:val="000000" w:themeColor="text1"/>
        </w:rPr>
        <w:t>个单词</w:t>
      </w:r>
      <w:r w:rsidRPr="00234608">
        <w:rPr>
          <w:rFonts w:ascii="Times New Roman" w:eastAsia="宋体" w:hAnsi="宋体"/>
          <w:color w:val="000000" w:themeColor="text1"/>
        </w:rPr>
        <w:t>, 67</w:t>
      </w:r>
      <w:r w:rsidRPr="00234608">
        <w:rPr>
          <w:rFonts w:ascii="Times New Roman" w:eastAsia="宋体" w:hAnsi="宋体"/>
          <w:color w:val="000000" w:themeColor="text1"/>
        </w:rPr>
        <w:t>题须用完整句子回答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lastRenderedPageBreak/>
        <w:t>What do Helen, Bob and Alice talk(</w:t>
      </w:r>
      <w:r w:rsidRPr="00234608">
        <w:rPr>
          <w:rFonts w:ascii="Times New Roman" w:eastAsia="宋体" w:hAnsi="宋体"/>
          <w:color w:val="000000" w:themeColor="text1"/>
        </w:rPr>
        <w:t>谈论</w:t>
      </w:r>
      <w:r w:rsidRPr="00234608">
        <w:rPr>
          <w:rFonts w:ascii="Times New Roman" w:eastAsia="宋体" w:hAnsi="宋体"/>
          <w:color w:val="000000" w:themeColor="text1"/>
        </w:rPr>
        <w:t>) about?Let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have a look!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Eleven-year-old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Times New Roman"/>
          <w:b/>
          <w:color w:val="000000" w:themeColor="text1"/>
        </w:rPr>
        <w:t>Helen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There are many colours, like white, blue, orange and red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But my favourite colour is green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Green is the colour of life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Green is good for eyes, too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Twelve-year-old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Times New Roman"/>
          <w:b/>
          <w:color w:val="000000" w:themeColor="text1"/>
        </w:rPr>
        <w:t>Bob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My cap, shoes and cup are blue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Blue is the colour of the sky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When the sky is blue, we are happy to have a nice 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Blue is also the colour of the sea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like swimming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my favourite sport(</w:t>
      </w:r>
      <w:r w:rsidRPr="00234608">
        <w:rPr>
          <w:rFonts w:ascii="Times New Roman" w:eastAsia="宋体" w:hAnsi="宋体"/>
          <w:color w:val="000000" w:themeColor="text1"/>
        </w:rPr>
        <w:t>运动</w:t>
      </w:r>
      <w:r w:rsidRPr="00234608">
        <w:rPr>
          <w:rFonts w:ascii="Times New Roman" w:eastAsia="宋体" w:hAnsi="宋体"/>
          <w:color w:val="000000" w:themeColor="text1"/>
        </w:rPr>
        <w:t>)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Nine-year-old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Times New Roman"/>
          <w:b/>
          <w:color w:val="000000" w:themeColor="text1"/>
        </w:rPr>
        <w:t>Alice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I love white best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Among the four seasons, I like winter best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White is the colour of winter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 always reminds(</w:t>
      </w:r>
      <w:r w:rsidRPr="00234608">
        <w:rPr>
          <w:rFonts w:ascii="Times New Roman" w:eastAsia="宋体" w:hAnsi="宋体"/>
          <w:color w:val="000000" w:themeColor="text1"/>
        </w:rPr>
        <w:t>提醒</w:t>
      </w:r>
      <w:r w:rsidRPr="00234608">
        <w:rPr>
          <w:rFonts w:ascii="Times New Roman" w:eastAsia="宋体" w:hAnsi="宋体"/>
          <w:color w:val="000000" w:themeColor="text1"/>
        </w:rPr>
        <w:t>) me of the happy time I play in the snow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And the colour looks very clean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Helen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234608">
        <w:rPr>
          <w:rFonts w:ascii="Times New Roman" w:eastAsia="宋体" w:hAnsi="宋体"/>
          <w:color w:val="000000" w:themeColor="text1"/>
        </w:rPr>
        <w:t>years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know Bob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favourite sport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Alice likes white because 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the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Bob likes the weather(</w:t>
      </w:r>
      <w:r w:rsidRPr="00234608">
        <w:rPr>
          <w:rFonts w:ascii="Times New Roman" w:eastAsia="宋体" w:hAnsi="宋体"/>
          <w:color w:val="000000" w:themeColor="text1"/>
        </w:rPr>
        <w:t>天气</w:t>
      </w:r>
      <w:r w:rsidRPr="00234608">
        <w:rPr>
          <w:rFonts w:ascii="Times New Roman" w:eastAsia="宋体" w:hAnsi="宋体"/>
          <w:color w:val="000000" w:themeColor="text1"/>
        </w:rPr>
        <w:t xml:space="preserve">) with a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do they talk about?What do we know from the passage?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　　　　　　　　　　　　　　　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第四部分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语言运用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共两节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25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根据中文意思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补全英语译文。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宋体" w:hAnsi="宋体"/>
          <w:color w:val="000000" w:themeColor="text1"/>
        </w:rPr>
        <w:t>每空限填一词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缩写算一词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你的书包里有什么</w:t>
      </w:r>
      <w:r w:rsidRPr="00234608">
        <w:rPr>
          <w:rFonts w:ascii="Times New Roman" w:eastAsia="宋体" w:hAnsi="宋体"/>
          <w:color w:val="000000" w:themeColor="text1"/>
        </w:rPr>
        <w:t>?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What do you have in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宋体"/>
          <w:color w:val="000000" w:themeColor="text1"/>
        </w:rPr>
        <w:t>?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你能看到许多种动物。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You can see many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宋体"/>
          <w:color w:val="000000" w:themeColor="text1"/>
        </w:rPr>
        <w:t>animals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那个红色的房子是我叔叔的家。它很漂亮。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That red house is my uncle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very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他找不到他的新眼镜了。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He can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t find his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72</w:t>
      </w:r>
      <w:r w:rsidRPr="00234608">
        <w:rPr>
          <w:rFonts w:ascii="Times New Roman" w:eastAsia="宋体" w:hAnsi="Times New Roman" w:cs="Times New Roman"/>
          <w:color w:val="000000" w:themeColor="text1"/>
        </w:rPr>
        <w:t>.——</w:t>
      </w:r>
      <w:r w:rsidRPr="00234608">
        <w:rPr>
          <w:rFonts w:ascii="Times New Roman" w:eastAsia="宋体" w:hAnsi="宋体"/>
          <w:color w:val="000000" w:themeColor="text1"/>
        </w:rPr>
        <w:t>农场里的这些兔子是什么颜色的</w:t>
      </w:r>
      <w:r w:rsidRPr="00234608">
        <w:rPr>
          <w:rFonts w:ascii="Times New Roman" w:eastAsia="宋体" w:hAnsi="宋体"/>
          <w:color w:val="000000" w:themeColor="text1"/>
        </w:rPr>
        <w:t>?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 w:cs="Times New Roman"/>
          <w:color w:val="000000" w:themeColor="text1"/>
        </w:rPr>
        <w:t>——</w:t>
      </w:r>
      <w:r w:rsidRPr="00234608">
        <w:rPr>
          <w:rFonts w:ascii="Times New Roman" w:eastAsia="宋体" w:hAnsi="宋体"/>
          <w:color w:val="000000" w:themeColor="text1"/>
        </w:rPr>
        <w:t>是黑色的。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 w:cs="Times New Roman"/>
          <w:color w:val="000000" w:themeColor="text1"/>
        </w:rPr>
        <w:lastRenderedPageBreak/>
        <w:t>—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are these rabbits on the farm?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 w:cs="Times New Roman"/>
          <w:color w:val="000000" w:themeColor="text1"/>
        </w:rPr>
        <w:t>—</w:t>
      </w:r>
      <w:r w:rsidRPr="00234608">
        <w:rPr>
          <w:rFonts w:ascii="Times New Roman" w:eastAsia="宋体" w:hAnsi="宋体"/>
          <w:color w:val="000000" w:themeColor="text1"/>
        </w:rPr>
        <w:t>They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re black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在空白处填入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宋体" w:hAnsi="宋体"/>
          <w:color w:val="000000" w:themeColor="text1"/>
        </w:rPr>
        <w:t>个适当的单词或括号内单词的正确形式。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Hello!This is my friend Emma Miller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is a girl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You can call </w:t>
      </w:r>
      <w:r w:rsidRPr="00234608">
        <w:rPr>
          <w:rFonts w:ascii="Times New Roman" w:eastAsia="宋体" w:hAnsi="Times New Roman"/>
          <w:b/>
          <w:color w:val="000000" w:themeColor="text1"/>
        </w:rPr>
        <w:t>73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234608">
        <w:rPr>
          <w:rFonts w:ascii="Times New Roman" w:eastAsia="宋体" w:hAnsi="宋体"/>
          <w:color w:val="000000" w:themeColor="text1"/>
        </w:rPr>
        <w:t>(she) Emma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This is Emma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room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schoolbag is on a desk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Next to the schoolbag is </w:t>
      </w:r>
      <w:r w:rsidRPr="00234608">
        <w:rPr>
          <w:rFonts w:ascii="Times New Roman" w:eastAsia="宋体" w:hAnsi="Times New Roman"/>
          <w:b/>
          <w:color w:val="000000" w:themeColor="text1"/>
        </w:rPr>
        <w:t>74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C1950D6" wp14:editId="423ECDCD">
            <wp:extent cx="915840" cy="16452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584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4608">
        <w:rPr>
          <w:rFonts w:ascii="Times New Roman" w:eastAsia="宋体" w:hAnsi="宋体"/>
          <w:color w:val="000000" w:themeColor="text1"/>
        </w:rPr>
        <w:t xml:space="preserve"> eraser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Some books are also </w:t>
      </w:r>
      <w:r w:rsidRPr="00234608">
        <w:rPr>
          <w:rFonts w:ascii="Times New Roman" w:eastAsia="宋体" w:hAnsi="Times New Roman"/>
          <w:b/>
          <w:color w:val="000000" w:themeColor="text1"/>
        </w:rPr>
        <w:t>75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234608">
        <w:rPr>
          <w:rFonts w:ascii="Times New Roman" w:eastAsia="宋体" w:hAnsi="宋体"/>
          <w:color w:val="000000" w:themeColor="text1"/>
        </w:rPr>
        <w:t xml:space="preserve"> the desk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box is under the desk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A pair of shoes </w:t>
      </w:r>
      <w:r w:rsidRPr="00234608">
        <w:rPr>
          <w:rFonts w:ascii="Times New Roman" w:eastAsia="宋体" w:hAnsi="Times New Roman"/>
          <w:b/>
          <w:color w:val="000000" w:themeColor="text1"/>
        </w:rPr>
        <w:t>76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(be) in the box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Where </w:t>
      </w:r>
      <w:r w:rsidRPr="00234608">
        <w:rPr>
          <w:rFonts w:ascii="Times New Roman" w:eastAsia="宋体" w:hAnsi="Times New Roman"/>
          <w:b/>
          <w:color w:val="000000" w:themeColor="text1"/>
        </w:rPr>
        <w:t>77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(be) Emma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trousers?Oh, they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re on her bed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 picture is on the wall of the room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a picture of Emma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</w:t>
      </w:r>
      <w:r w:rsidRPr="00234608">
        <w:rPr>
          <w:rFonts w:ascii="Times New Roman" w:eastAsia="宋体" w:hAnsi="Times New Roman"/>
          <w:b/>
          <w:color w:val="000000" w:themeColor="text1"/>
        </w:rPr>
        <w:t>78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(uncle) farm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Many </w:t>
      </w:r>
      <w:r w:rsidRPr="00234608">
        <w:rPr>
          <w:rFonts w:ascii="Times New Roman" w:eastAsia="宋体" w:hAnsi="Times New Roman"/>
          <w:b/>
          <w:color w:val="000000" w:themeColor="text1"/>
        </w:rPr>
        <w:t>79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(kind) of animals are in the picture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How many cows </w:t>
      </w:r>
      <w:r w:rsidRPr="00234608">
        <w:rPr>
          <w:rFonts w:ascii="Times New Roman" w:eastAsia="宋体" w:hAnsi="Times New Roman"/>
          <w:b/>
          <w:color w:val="000000" w:themeColor="text1"/>
        </w:rPr>
        <w:t>80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(do) her uncle have?Let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</w:t>
      </w:r>
      <w:r w:rsidRPr="00234608">
        <w:rPr>
          <w:rFonts w:ascii="Times New Roman" w:eastAsia="宋体" w:hAnsi="Times New Roman"/>
          <w:b/>
          <w:color w:val="000000" w:themeColor="text1"/>
        </w:rPr>
        <w:t>81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(count)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One, two, three, four, five</w:t>
      </w:r>
      <w:r w:rsidRPr="00234608">
        <w:rPr>
          <w:rFonts w:ascii="Times New Roman" w:eastAsia="宋体" w:hAnsi="Times New Roman" w:cs="Times New Roman"/>
          <w:color w:val="000000" w:themeColor="text1"/>
        </w:rPr>
        <w:t>...</w:t>
      </w:r>
      <w:r w:rsidRPr="00234608">
        <w:rPr>
          <w:rFonts w:ascii="Times New Roman" w:eastAsia="宋体" w:hAnsi="宋体"/>
          <w:color w:val="000000" w:themeColor="text1"/>
        </w:rPr>
        <w:t xml:space="preserve"> ten!Look!Some white rabbits are eating </w:t>
      </w:r>
      <w:r w:rsidRPr="00234608">
        <w:rPr>
          <w:rFonts w:ascii="Times New Roman" w:eastAsia="宋体" w:hAnsi="Times New Roman"/>
          <w:b/>
          <w:color w:val="000000" w:themeColor="text1"/>
        </w:rPr>
        <w:t>82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(carrot)!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第五部分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写作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25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9F703B" w:rsidRPr="00234608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请以</w:t>
      </w:r>
      <w:r w:rsidRPr="00234608">
        <w:rPr>
          <w:rFonts w:ascii="Times New Roman" w:eastAsia="宋体" w:hAnsi="Times New Roman" w:cs="Times New Roman"/>
          <w:color w:val="000000" w:themeColor="text1"/>
        </w:rPr>
        <w:t>“</w:t>
      </w:r>
      <w:r w:rsidRPr="00234608">
        <w:rPr>
          <w:rFonts w:ascii="Times New Roman" w:eastAsia="宋体" w:hAnsi="宋体"/>
          <w:color w:val="000000" w:themeColor="text1"/>
        </w:rPr>
        <w:t>My Dream Farm</w:t>
      </w:r>
      <w:r w:rsidRPr="00234608">
        <w:rPr>
          <w:rFonts w:ascii="Times New Roman" w:eastAsia="宋体" w:hAnsi="Times New Roman" w:cs="Times New Roman"/>
          <w:color w:val="000000" w:themeColor="text1"/>
        </w:rPr>
        <w:t>”</w:t>
      </w:r>
      <w:r w:rsidRPr="00234608">
        <w:rPr>
          <w:rFonts w:ascii="Times New Roman" w:eastAsia="宋体" w:hAnsi="宋体"/>
          <w:color w:val="000000" w:themeColor="text1"/>
        </w:rPr>
        <w:t>为题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写一篇</w:t>
      </w:r>
      <w:r w:rsidRPr="00234608">
        <w:rPr>
          <w:rFonts w:ascii="Times New Roman" w:eastAsia="宋体" w:hAnsi="宋体"/>
          <w:color w:val="000000" w:themeColor="text1"/>
        </w:rPr>
        <w:t>60</w:t>
      </w:r>
      <w:r w:rsidRPr="00234608">
        <w:rPr>
          <w:rFonts w:ascii="Times New Roman" w:eastAsia="宋体" w:hAnsi="宋体"/>
          <w:color w:val="000000" w:themeColor="text1"/>
        </w:rPr>
        <w:t>词左右的短文介绍你想象中的农场。</w:t>
      </w:r>
    </w:p>
    <w:p w:rsidR="009F703B" w:rsidRDefault="009F703B">
      <w:r>
        <w:br w:type="page"/>
      </w:r>
    </w:p>
    <w:p w:rsidR="009F703B" w:rsidRPr="002C04DD" w:rsidRDefault="009F703B" w:rsidP="009F703B">
      <w:pPr>
        <w:spacing w:line="360" w:lineRule="auto"/>
        <w:jc w:val="center"/>
        <w:rPr>
          <w:rFonts w:asciiTheme="minorEastAsia" w:eastAsiaTheme="minorEastAsia" w:hAnsiTheme="minorEastAsia" w:cs="Times New Roman"/>
        </w:rPr>
      </w:pPr>
      <w:r w:rsidRPr="002C04DD">
        <w:rPr>
          <w:rFonts w:asciiTheme="minorEastAsia" w:eastAsiaTheme="minorEastAsia" w:hAnsiTheme="minorEastAsia" w:cs="Times New Roman"/>
        </w:rPr>
        <w:lastRenderedPageBreak/>
        <w:t>参考答案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Arial" w:eastAsia="黑体" w:hAnsi="黑体"/>
          <w:color w:val="000000" w:themeColor="text1"/>
        </w:rPr>
        <w:t>附</w:t>
      </w:r>
      <w:r w:rsidRPr="009E33E6">
        <w:rPr>
          <w:rFonts w:ascii="Times New Roman" w:eastAsia="宋体" w:hAnsi="宋体"/>
          <w:color w:val="000000" w:themeColor="text1"/>
        </w:rPr>
        <w:t>:</w:t>
      </w:r>
      <w:r w:rsidRPr="009E33E6">
        <w:rPr>
          <w:rFonts w:ascii="Arial" w:eastAsia="黑体" w:hAnsi="黑体"/>
          <w:color w:val="000000" w:themeColor="text1"/>
        </w:rPr>
        <w:t>听力材料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第一节　听对话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选择相应的图片。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读一遍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M:What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this?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the letter 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M:What do you have in your desk?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 have a cap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M:What are these?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W:They are tomatoes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M:Do you see the red house?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W:Yes, 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my grandpa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house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M:Do you see my new glasses?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W:Yes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They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re on the bed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M:Can you see animals on the farm?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W:Yes, I see some white horses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第二节　听句子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选择最佳应答。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读一遍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 do you have in your schoolbag?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Are these hens?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Look at these rabbits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 are those?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How many horses do you have?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 colour are the cows?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第三节　听对话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选择最佳选项完成句子。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读两遍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W:Hello!My name is Lucy Smith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your name?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M:Hi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m Peter King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You can call me Peter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W:Ben, is your dictionary in the classroom?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M:Yes, it is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W:What do you see in the yard, John?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M:I see some apple trees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W:How many carrot plants do you have?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M:Seven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W:What colour is your duck?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brown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lastRenderedPageBreak/>
        <w:t>18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W:Ben, is there a big tree on your farm?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M:Yes, there is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第四节　听对话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根据对话内容及问题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选择最佳选项。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读两遍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听下面一段对话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回答第</w:t>
      </w:r>
      <w:r w:rsidRPr="009E33E6">
        <w:rPr>
          <w:rFonts w:ascii="Times New Roman" w:eastAsia="宋体" w:hAnsi="宋体"/>
          <w:color w:val="000000" w:themeColor="text1"/>
        </w:rPr>
        <w:t>19</w:t>
      </w:r>
      <w:r w:rsidRPr="009E33E6">
        <w:rPr>
          <w:rFonts w:ascii="Times New Roman" w:eastAsia="宋体" w:hAnsi="宋体"/>
          <w:color w:val="000000" w:themeColor="text1"/>
        </w:rPr>
        <w:t>、</w:t>
      </w:r>
      <w:r w:rsidRPr="009E33E6">
        <w:rPr>
          <w:rFonts w:ascii="Times New Roman" w:eastAsia="宋体" w:hAnsi="宋体"/>
          <w:color w:val="000000" w:themeColor="text1"/>
        </w:rPr>
        <w:t>20</w:t>
      </w:r>
      <w:r w:rsidRPr="009E33E6">
        <w:rPr>
          <w:rFonts w:ascii="Times New Roman" w:eastAsia="宋体" w:hAnsi="宋体"/>
          <w:color w:val="000000" w:themeColor="text1"/>
        </w:rPr>
        <w:t>题。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W:Good morning!My name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Emma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Are you Teng Fei?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M:Yes, I am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W:Nice to meet you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M:Nice to meet you too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his name?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W:His name is Peter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M:Is he your friend?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W:Yes, he is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听下面一段对话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回答第</w:t>
      </w:r>
      <w:r w:rsidRPr="009E33E6">
        <w:rPr>
          <w:rFonts w:ascii="Times New Roman" w:eastAsia="宋体" w:hAnsi="宋体"/>
          <w:color w:val="000000" w:themeColor="text1"/>
        </w:rPr>
        <w:t>21</w:t>
      </w:r>
      <w:r w:rsidRPr="009E33E6">
        <w:rPr>
          <w:rFonts w:ascii="Times New Roman" w:eastAsia="宋体" w:hAnsi="宋体"/>
          <w:color w:val="000000" w:themeColor="text1"/>
        </w:rPr>
        <w:t>、</w:t>
      </w:r>
      <w:r w:rsidRPr="009E33E6">
        <w:rPr>
          <w:rFonts w:ascii="Times New Roman" w:eastAsia="宋体" w:hAnsi="宋体"/>
          <w:color w:val="000000" w:themeColor="text1"/>
        </w:rPr>
        <w:t>22</w:t>
      </w:r>
      <w:r w:rsidRPr="009E33E6">
        <w:rPr>
          <w:rFonts w:ascii="Times New Roman" w:eastAsia="宋体" w:hAnsi="宋体"/>
          <w:color w:val="000000" w:themeColor="text1"/>
        </w:rPr>
        <w:t>题。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W:Good afternoon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M:Good afternoon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can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t find my pen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W:OK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Is this your pen?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M:No, it isn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My pen is blue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W:Is that yours?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M:Yes, it is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W:What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your name, please?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M:My name is Dale Green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听下面一段对话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回答第</w:t>
      </w:r>
      <w:r w:rsidRPr="009E33E6">
        <w:rPr>
          <w:rFonts w:ascii="Times New Roman" w:eastAsia="宋体" w:hAnsi="宋体"/>
          <w:color w:val="000000" w:themeColor="text1"/>
        </w:rPr>
        <w:t>23</w:t>
      </w:r>
      <w:r w:rsidRPr="009E33E6">
        <w:rPr>
          <w:rFonts w:ascii="Times New Roman" w:eastAsia="宋体" w:hAnsi="宋体"/>
          <w:color w:val="000000" w:themeColor="text1"/>
        </w:rPr>
        <w:t>、</w:t>
      </w:r>
      <w:r w:rsidRPr="009E33E6">
        <w:rPr>
          <w:rFonts w:ascii="Times New Roman" w:eastAsia="宋体" w:hAnsi="宋体"/>
          <w:color w:val="000000" w:themeColor="text1"/>
        </w:rPr>
        <w:t>24</w:t>
      </w:r>
      <w:r w:rsidRPr="009E33E6">
        <w:rPr>
          <w:rFonts w:ascii="Times New Roman" w:eastAsia="宋体" w:hAnsi="宋体"/>
          <w:color w:val="000000" w:themeColor="text1"/>
        </w:rPr>
        <w:t>题。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W:Jack, I have a beautiful farm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There are many plants and animals on the farm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M:Really?How many animals do you have?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 have two cows, fourteen ducks and twenty rabbits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M:What colour are the rabbits?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W:They are white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第五节　听短文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完成表中所缺信息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每空仅填一词。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读三遍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M:This is a picture of my room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There is a desk in it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My books and my ruler are on the desk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 map and two pictures are on the wall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 shoes are under the desk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have a basketball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It isn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t under the desk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under the bed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have a schoolbag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It is on the chair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have a cap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on the bed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="00392CF0">
        <w:rPr>
          <w:rFonts w:ascii="Times New Roman" w:eastAsia="宋体" w:hAnsi="宋体"/>
          <w:color w:val="000000" w:themeColor="text1"/>
        </w:rPr>
        <w:t xml:space="preserve">   </w:t>
      </w:r>
    </w:p>
    <w:p w:rsidR="009F703B" w:rsidRPr="009E33E6" w:rsidRDefault="009F703B" w:rsidP="00392C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lastRenderedPageBreak/>
        <w:t>19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25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room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desk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pictures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under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basketball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bed</w:t>
      </w:r>
    </w:p>
    <w:p w:rsidR="009F703B" w:rsidRPr="009E33E6" w:rsidRDefault="009F703B" w:rsidP="00392C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31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E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F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</w:p>
    <w:p w:rsidR="009F703B" w:rsidRPr="009E33E6" w:rsidRDefault="009F703B" w:rsidP="00392C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42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</w:p>
    <w:p w:rsidR="009F703B" w:rsidRPr="009E33E6" w:rsidRDefault="009F703B" w:rsidP="00392C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48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</w:p>
    <w:p w:rsidR="009F703B" w:rsidRPr="009E33E6" w:rsidRDefault="009F703B" w:rsidP="00392C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54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</w:p>
    <w:p w:rsidR="009F703B" w:rsidRPr="009E33E6" w:rsidRDefault="009F703B" w:rsidP="00392C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F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</w:t>
      </w:r>
    </w:p>
    <w:p w:rsidR="009F703B" w:rsidRPr="009E33E6" w:rsidRDefault="009F703B" w:rsidP="00392C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11/eleven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swimming</w:t>
      </w:r>
      <w:r w:rsidR="00392CF0">
        <w:rPr>
          <w:rFonts w:ascii="Times New Roman" w:eastAsia="宋体" w:hAnsi="宋体"/>
          <w:color w:val="000000" w:themeColor="text1"/>
        </w:rPr>
        <w:t xml:space="preserve">   </w:t>
      </w:r>
      <w:r w:rsidRPr="009E33E6">
        <w:rPr>
          <w:rFonts w:ascii="Times New Roman" w:eastAsia="宋体" w:hAnsi="Times New Roman"/>
          <w:b/>
          <w:color w:val="000000" w:themeColor="text1"/>
        </w:rPr>
        <w:t>65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colour of winter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blue sky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They talk about their favourite colours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Helen likes green best, Bob likes blue best and Alice likes white best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9F703B" w:rsidRPr="009E33E6" w:rsidRDefault="009F703B" w:rsidP="00392C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your schoolbag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kinds of</w:t>
      </w:r>
      <w:r w:rsidR="00392CF0">
        <w:rPr>
          <w:rFonts w:ascii="Times New Roman" w:eastAsia="宋体" w:hAnsi="宋体"/>
          <w:color w:val="000000" w:themeColor="text1"/>
        </w:rPr>
        <w:t xml:space="preserve">    </w:t>
      </w:r>
      <w:r w:rsidRPr="009E33E6">
        <w:rPr>
          <w:rFonts w:ascii="Times New Roman" w:eastAsia="宋体" w:hAnsi="Times New Roman"/>
          <w:b/>
          <w:color w:val="000000" w:themeColor="text1"/>
        </w:rPr>
        <w:t>70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home;beautiful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new glasses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72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 colour</w:t>
      </w:r>
    </w:p>
    <w:p w:rsidR="009F703B" w:rsidRPr="009E33E6" w:rsidRDefault="009F703B" w:rsidP="00392C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73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her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an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on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are</w:t>
      </w:r>
      <w:r w:rsidR="00392CF0">
        <w:rPr>
          <w:rFonts w:ascii="Times New Roman" w:eastAsia="宋体" w:hAnsi="宋体"/>
          <w:color w:val="000000" w:themeColor="text1"/>
        </w:rPr>
        <w:t xml:space="preserve">   </w:t>
      </w:r>
      <w:r w:rsidRPr="009E33E6">
        <w:rPr>
          <w:rFonts w:ascii="Times New Roman" w:eastAsia="宋体" w:hAnsi="Times New Roman"/>
          <w:b/>
          <w:color w:val="000000" w:themeColor="text1"/>
        </w:rPr>
        <w:t>78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uncle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kinds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does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count</w:t>
      </w:r>
      <w:r w:rsidR="00392CF0">
        <w:rPr>
          <w:rFonts w:ascii="Times New Roman" w:eastAsia="宋体" w:hAnsi="宋体"/>
          <w:color w:val="000000" w:themeColor="text1"/>
        </w:rPr>
        <w:t xml:space="preserve">   </w:t>
      </w:r>
      <w:r w:rsidRPr="009E33E6">
        <w:rPr>
          <w:rFonts w:ascii="Times New Roman" w:eastAsia="宋体" w:hAnsi="Times New Roman"/>
          <w:b/>
          <w:color w:val="000000" w:themeColor="text1"/>
        </w:rPr>
        <w:t>82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carrots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写作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My</w:t>
      </w:r>
      <w:r w:rsidRPr="009E33E6">
        <w:rPr>
          <w:rFonts w:ascii="Times New Roman" w:eastAsia="宋体" w:hAnsi="宋体"/>
          <w:color w:val="000000" w:themeColor="text1"/>
        </w:rPr>
        <w:t xml:space="preserve"> </w:t>
      </w:r>
      <w:r w:rsidRPr="009E33E6">
        <w:rPr>
          <w:rFonts w:ascii="Times New Roman" w:eastAsia="宋体" w:hAnsi="Times New Roman"/>
          <w:b/>
          <w:color w:val="000000" w:themeColor="text1"/>
        </w:rPr>
        <w:t>Dream</w:t>
      </w:r>
      <w:r w:rsidRPr="009E33E6">
        <w:rPr>
          <w:rFonts w:ascii="Times New Roman" w:eastAsia="宋体" w:hAnsi="宋体"/>
          <w:color w:val="000000" w:themeColor="text1"/>
        </w:rPr>
        <w:t xml:space="preserve"> </w:t>
      </w:r>
      <w:r w:rsidRPr="009E33E6">
        <w:rPr>
          <w:rFonts w:ascii="Times New Roman" w:eastAsia="宋体" w:hAnsi="Times New Roman"/>
          <w:b/>
          <w:color w:val="000000" w:themeColor="text1"/>
        </w:rPr>
        <w:t>Farm</w:t>
      </w:r>
    </w:p>
    <w:p w:rsidR="009F703B" w:rsidRPr="009E33E6" w:rsidRDefault="009F703B" w:rsidP="009F703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I dream of owning a farm one day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There will be many animals like cows, chickens, and horses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There will be some crops and vegetables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will grow apple trees, orange trees, and other fruit trees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 farm will have a farmhouse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We will wake up early to milk the cows and collect the eggs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At night, we can look up at the bright stars in the sky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Working on my dream farm will make me very happy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647169" w:rsidRPr="009F703B" w:rsidRDefault="00647169" w:rsidP="00B50CDA">
      <w:bookmarkStart w:id="0" w:name="_GoBack"/>
      <w:bookmarkEnd w:id="0"/>
    </w:p>
    <w:sectPr w:rsidR="00647169" w:rsidRPr="009F703B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CF0" w:rsidRDefault="00392CF0" w:rsidP="00392CF0">
      <w:r>
        <w:separator/>
      </w:r>
    </w:p>
  </w:endnote>
  <w:endnote w:type="continuationSeparator" w:id="0">
    <w:p w:rsidR="00392CF0" w:rsidRDefault="00392CF0" w:rsidP="00392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CF0" w:rsidRDefault="00392CF0" w:rsidP="00392CF0">
      <w:r>
        <w:separator/>
      </w:r>
    </w:p>
  </w:footnote>
  <w:footnote w:type="continuationSeparator" w:id="0">
    <w:p w:rsidR="00392CF0" w:rsidRDefault="00392CF0" w:rsidP="00392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03B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92CF0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9F703B"/>
    <w:rsid w:val="00A222A7"/>
    <w:rsid w:val="00A648BD"/>
    <w:rsid w:val="00A73B4C"/>
    <w:rsid w:val="00B023A0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1BEC03-EB54-4106-AE4C-76B534198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03B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table" w:styleId="a4">
    <w:name w:val="Table Grid"/>
    <w:basedOn w:val="a1"/>
    <w:uiPriority w:val="59"/>
    <w:rsid w:val="009F703B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9F703B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9F703B"/>
    <w:rPr>
      <w:rFonts w:ascii="NEU-BZ-S92" w:eastAsia="方正书宋_GBK" w:hAnsi="NEU-BZ-S92" w:cstheme="minorBidi"/>
      <w:color w:val="000000"/>
      <w:sz w:val="24"/>
      <w:szCs w:val="22"/>
    </w:rPr>
  </w:style>
  <w:style w:type="paragraph" w:styleId="a6">
    <w:name w:val="footer"/>
    <w:basedOn w:val="a"/>
    <w:link w:val="Char0"/>
    <w:uiPriority w:val="99"/>
    <w:unhideWhenUsed/>
    <w:rsid w:val="009F703B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9F703B"/>
    <w:rPr>
      <w:rFonts w:ascii="NEU-BZ-S92" w:eastAsia="方正书宋_GBK" w:hAnsi="NEU-BZ-S92" w:cstheme="minorBidi"/>
      <w:color w:val="000000"/>
      <w:sz w:val="24"/>
      <w:szCs w:val="22"/>
    </w:rPr>
  </w:style>
  <w:style w:type="paragraph" w:styleId="a7">
    <w:name w:val="List Paragraph"/>
    <w:basedOn w:val="a"/>
    <w:uiPriority w:val="34"/>
    <w:qFormat/>
    <w:rsid w:val="009F703B"/>
    <w:pPr>
      <w:ind w:left="720"/>
      <w:contextualSpacing/>
    </w:pPr>
  </w:style>
  <w:style w:type="paragraph" w:styleId="a8">
    <w:name w:val="Balloon Text"/>
    <w:basedOn w:val="a"/>
    <w:link w:val="Char1"/>
    <w:uiPriority w:val="99"/>
    <w:semiHidden/>
    <w:unhideWhenUsed/>
    <w:rsid w:val="009F703B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rsid w:val="009F703B"/>
    <w:rPr>
      <w:rFonts w:ascii="Tahoma" w:eastAsia="方正书宋_GBK" w:hAnsi="Tahoma" w:cs="Tahoma"/>
      <w:color w:val="000000"/>
      <w:sz w:val="16"/>
      <w:szCs w:val="16"/>
    </w:rPr>
  </w:style>
  <w:style w:type="paragraph" w:styleId="a9">
    <w:name w:val="Quote"/>
    <w:basedOn w:val="a"/>
    <w:next w:val="a"/>
    <w:link w:val="Char2"/>
    <w:uiPriority w:val="29"/>
    <w:qFormat/>
    <w:rsid w:val="009F703B"/>
    <w:rPr>
      <w:i/>
      <w:iCs/>
      <w:color w:val="000000" w:themeColor="text1"/>
    </w:rPr>
  </w:style>
  <w:style w:type="character" w:customStyle="1" w:styleId="Char2">
    <w:name w:val="引用 Char"/>
    <w:basedOn w:val="a0"/>
    <w:link w:val="a9"/>
    <w:uiPriority w:val="29"/>
    <w:rsid w:val="009F703B"/>
    <w:rPr>
      <w:rFonts w:ascii="NEU-BZ-S92" w:eastAsia="方正书宋_GBK" w:hAnsi="NEU-BZ-S92" w:cstheme="minorBidi"/>
      <w:i/>
      <w:iCs/>
      <w:color w:val="000000" w:themeColor="text1"/>
      <w:sz w:val="24"/>
      <w:szCs w:val="22"/>
    </w:rPr>
  </w:style>
  <w:style w:type="table" w:styleId="-3">
    <w:name w:val="Light Shading Accent 3"/>
    <w:basedOn w:val="a1"/>
    <w:uiPriority w:val="60"/>
    <w:rsid w:val="009F703B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F703B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9F703B"/>
    <w:rPr>
      <w:rFonts w:ascii="NEU-BZ-S92" w:eastAsia="方正书宋_GBK" w:hAnsi="NEU-BZ-S92" w:cstheme="minorBidi"/>
      <w:color w:val="000000"/>
      <w:sz w:val="24"/>
      <w:szCs w:val="22"/>
    </w:rPr>
  </w:style>
  <w:style w:type="character" w:customStyle="1" w:styleId="Char3">
    <w:name w:val="脚注文本 Char"/>
    <w:basedOn w:val="a0"/>
    <w:link w:val="aa"/>
    <w:uiPriority w:val="99"/>
    <w:semiHidden/>
    <w:rsid w:val="009F703B"/>
    <w:rPr>
      <w:sz w:val="18"/>
      <w:szCs w:val="18"/>
    </w:rPr>
  </w:style>
  <w:style w:type="paragraph" w:styleId="aa">
    <w:name w:val="footnote text"/>
    <w:basedOn w:val="a"/>
    <w:link w:val="Char3"/>
    <w:uiPriority w:val="99"/>
    <w:semiHidden/>
    <w:unhideWhenUsed/>
    <w:rsid w:val="009F703B"/>
    <w:pPr>
      <w:snapToGrid w:val="0"/>
    </w:pPr>
    <w:rPr>
      <w:rFonts w:ascii="Times New Roman" w:eastAsia="宋体" w:hAnsi="Times New Roman" w:cs="Times New Roman"/>
      <w:color w:val="auto"/>
      <w:sz w:val="18"/>
      <w:szCs w:val="18"/>
    </w:rPr>
  </w:style>
  <w:style w:type="character" w:customStyle="1" w:styleId="Char10">
    <w:name w:val="脚注文本 Char1"/>
    <w:basedOn w:val="a0"/>
    <w:semiHidden/>
    <w:rsid w:val="009F703B"/>
    <w:rPr>
      <w:rFonts w:ascii="NEU-BZ-S92" w:eastAsia="方正书宋_GBK" w:hAnsi="NEU-BZ-S92" w:cstheme="minorBidi"/>
      <w:color w:val="000000"/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9F70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1</TotalTime>
  <Pages>11</Pages>
  <Words>2734</Words>
  <Characters>9028</Characters>
  <Application>Microsoft Office Word</Application>
  <DocSecurity>0</DocSecurity>
  <Lines>75</Lines>
  <Paragraphs>23</Paragraphs>
  <ScaleCrop>false</ScaleCrop>
  <Company>微软中国</Company>
  <LinksUpToDate>false</LinksUpToDate>
  <CharactersWithSpaces>11739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2025-09-09T07:29:00Z</dcterms:created>
  <dcterms:modified xsi:type="dcterms:W3CDTF">2025-09-09T07:39:00Z</dcterms:modified>
</cp:coreProperties>
</file>